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C56E45" w14:paraId="412429CC" w14:textId="77777777" w:rsidTr="007151BC">
        <w:trPr>
          <w:trHeight w:val="4095"/>
        </w:trPr>
        <w:tc>
          <w:tcPr>
            <w:tcW w:w="9210" w:type="dxa"/>
            <w:shd w:val="clear" w:color="auto" w:fill="auto"/>
            <w:vAlign w:val="center"/>
          </w:tcPr>
          <w:p w14:paraId="38E304CB" w14:textId="2B117A98" w:rsidR="00C56E45" w:rsidRPr="00F60EC7" w:rsidRDefault="00C56E45" w:rsidP="007151BC">
            <w:pPr>
              <w:pStyle w:val="RFE1Titel"/>
            </w:pPr>
            <w:r w:rsidRPr="0090386A">
              <w:t xml:space="preserve">Anlage </w:t>
            </w:r>
            <w:r w:rsidR="00B375EA">
              <w:t>12</w:t>
            </w:r>
          </w:p>
          <w:p w14:paraId="783BBEE7" w14:textId="77777777" w:rsidR="00C56E45" w:rsidRPr="00F60EC7" w:rsidRDefault="00C56E45" w:rsidP="007151BC">
            <w:pPr>
              <w:pStyle w:val="RFE2Titeltext"/>
            </w:pPr>
          </w:p>
          <w:p w14:paraId="271797FC" w14:textId="77777777" w:rsidR="00C56E45" w:rsidRPr="00F60EC7" w:rsidRDefault="00C56E45" w:rsidP="007151BC">
            <w:pPr>
              <w:pStyle w:val="RFE2Titeltext"/>
              <w:rPr>
                <w:szCs w:val="28"/>
              </w:rPr>
            </w:pPr>
            <w:r w:rsidRPr="00F60EC7">
              <w:rPr>
                <w:szCs w:val="28"/>
              </w:rPr>
              <w:t>der Vergabeunterlagen zur Ausschreibung</w:t>
            </w:r>
          </w:p>
          <w:p w14:paraId="4F2E5FF5" w14:textId="6EE3F163" w:rsidR="00C56E45" w:rsidRPr="00F60EC7" w:rsidRDefault="00B375EA" w:rsidP="00A801EB">
            <w:pPr>
              <w:pStyle w:val="RFE2Titeltext"/>
              <w:rPr>
                <w:b/>
                <w:sz w:val="40"/>
                <w:szCs w:val="40"/>
              </w:rPr>
            </w:pPr>
            <w:r w:rsidRPr="00B375EA">
              <w:t>„Arbeitgeberkommunikation: Druck“</w:t>
            </w:r>
          </w:p>
        </w:tc>
      </w:tr>
      <w:tr w:rsidR="00C56E45" w14:paraId="0CC22A3C" w14:textId="77777777" w:rsidTr="007151BC">
        <w:trPr>
          <w:trHeight w:val="7370"/>
        </w:trPr>
        <w:tc>
          <w:tcPr>
            <w:tcW w:w="9210" w:type="dxa"/>
            <w:shd w:val="clear" w:color="auto" w:fill="auto"/>
          </w:tcPr>
          <w:p w14:paraId="23645140" w14:textId="6A16A83C" w:rsidR="00C56E45" w:rsidRPr="00F60EC7" w:rsidRDefault="002B34D2" w:rsidP="007151BC">
            <w:pPr>
              <w:pStyle w:val="RFE1Titel"/>
            </w:pPr>
            <w:r>
              <w:t>Verzeichnis der</w:t>
            </w:r>
            <w:r w:rsidR="00C56E45">
              <w:t xml:space="preserve"> einzusetzenden</w:t>
            </w:r>
            <w:r>
              <w:t xml:space="preserve"> </w:t>
            </w:r>
            <w:r w:rsidR="00C56E45">
              <w:br/>
            </w:r>
            <w:r w:rsidR="00F03A55">
              <w:t xml:space="preserve">Dritt- und </w:t>
            </w:r>
            <w:r w:rsidR="002C1A18">
              <w:t>Unterauftrag</w:t>
            </w:r>
            <w:r w:rsidR="00C56E45">
              <w:t>nehmer</w:t>
            </w:r>
          </w:p>
          <w:p w14:paraId="5A8DCB6E" w14:textId="77777777" w:rsidR="00C56E45" w:rsidRDefault="00C56E45" w:rsidP="007151BC">
            <w:pPr>
              <w:pStyle w:val="RFE2Titeltext"/>
            </w:pPr>
            <w:r w:rsidRPr="00F60EC7">
              <w:t>(ggf. vom Bieter einzureichen)</w:t>
            </w:r>
          </w:p>
        </w:tc>
      </w:tr>
    </w:tbl>
    <w:p w14:paraId="0FDAE929" w14:textId="0B4A30CB" w:rsidR="00C56E45" w:rsidRDefault="00C56E45" w:rsidP="00C56E45">
      <w:pPr>
        <w:pStyle w:val="RFE1Titel"/>
      </w:pPr>
      <w:r>
        <w:br w:type="page"/>
      </w:r>
      <w:r>
        <w:lastRenderedPageBreak/>
        <w:t xml:space="preserve">Verzeichnis der </w:t>
      </w:r>
      <w:r w:rsidR="002B34D2">
        <w:t xml:space="preserve">einzusetzenden </w:t>
      </w:r>
      <w:r w:rsidR="002B34D2">
        <w:br/>
      </w:r>
      <w:r w:rsidR="00CB3B42">
        <w:t xml:space="preserve">Dritt- und </w:t>
      </w:r>
      <w:r w:rsidR="002C1A18">
        <w:t>Unterauftrag</w:t>
      </w:r>
      <w:r>
        <w:t>nehmer</w:t>
      </w:r>
    </w:p>
    <w:p w14:paraId="5C2F878F" w14:textId="77777777" w:rsidR="00E5492C" w:rsidRDefault="00E5492C" w:rsidP="00C4234E">
      <w:pPr>
        <w:pStyle w:val="RFEText115"/>
      </w:pPr>
      <w:r w:rsidRPr="001F036D">
        <w:t>Zur Ausführung der im Angebot des Bieters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1"/>
        <w:gridCol w:w="6071"/>
      </w:tblGrid>
      <w:tr w:rsidR="00E5492C" w14:paraId="46E48208" w14:textId="77777777" w:rsidTr="001A3E96">
        <w:tc>
          <w:tcPr>
            <w:tcW w:w="2992" w:type="dxa"/>
            <w:shd w:val="clear" w:color="auto" w:fill="F2F2F2"/>
          </w:tcPr>
          <w:p w14:paraId="26706599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6088" w:type="dxa"/>
            <w:shd w:val="clear" w:color="auto" w:fill="auto"/>
          </w:tcPr>
          <w:p w14:paraId="40F66098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7BB48B87" w14:textId="77777777" w:rsidTr="001A3E96">
        <w:tc>
          <w:tcPr>
            <w:tcW w:w="2992" w:type="dxa"/>
            <w:shd w:val="clear" w:color="auto" w:fill="F2F2F2"/>
          </w:tcPr>
          <w:p w14:paraId="475D4C71" w14:textId="77777777" w:rsidR="00E5492C" w:rsidRPr="00C05407" w:rsidRDefault="00E5492C" w:rsidP="002B3003">
            <w:pPr>
              <w:pStyle w:val="RFEText100"/>
            </w:pPr>
            <w:r w:rsidRPr="00C05407">
              <w:t>Straße</w:t>
            </w:r>
            <w:r w:rsidR="002B3003">
              <w:t>/Hausnummer</w:t>
            </w:r>
            <w:r>
              <w:t>:</w:t>
            </w:r>
          </w:p>
        </w:tc>
        <w:tc>
          <w:tcPr>
            <w:tcW w:w="6088" w:type="dxa"/>
            <w:shd w:val="clear" w:color="auto" w:fill="auto"/>
          </w:tcPr>
          <w:p w14:paraId="614A553A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01D894B9" w14:textId="77777777" w:rsidTr="001A3E96">
        <w:tc>
          <w:tcPr>
            <w:tcW w:w="2992" w:type="dxa"/>
            <w:shd w:val="clear" w:color="auto" w:fill="F2F2F2"/>
          </w:tcPr>
          <w:p w14:paraId="5859A4BD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6088" w:type="dxa"/>
            <w:shd w:val="clear" w:color="auto" w:fill="auto"/>
          </w:tcPr>
          <w:p w14:paraId="0211D9AE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</w:tbl>
    <w:p w14:paraId="6CCE2CA3" w14:textId="77777777" w:rsidR="00E5492C" w:rsidRPr="001F036D" w:rsidRDefault="00E5492C" w:rsidP="00E5492C">
      <w:pPr>
        <w:pStyle w:val="RFEText100"/>
      </w:pPr>
      <w:r w:rsidRPr="001F036D">
        <w:t xml:space="preserve">enthaltenen Leistungen </w:t>
      </w:r>
      <w:r w:rsidR="002B3003">
        <w:t>benennen wir</w:t>
      </w:r>
      <w:r w:rsidRPr="001F036D">
        <w:t xml:space="preserve"> </w:t>
      </w:r>
      <w:r>
        <w:t xml:space="preserve">hiermit </w:t>
      </w:r>
      <w:r w:rsidRPr="001F036D">
        <w:t xml:space="preserve">die folgenden </w:t>
      </w:r>
      <w:r w:rsidR="00F9368E">
        <w:t>Dritt-/</w:t>
      </w:r>
      <w:r w:rsidR="00B44DE5">
        <w:t>Unterauftrag</w:t>
      </w:r>
      <w:r w:rsidR="00F9368E">
        <w:t>nehmer</w:t>
      </w:r>
      <w:r>
        <w:t xml:space="preserve"> </w:t>
      </w:r>
      <w:r w:rsidRPr="001F036D">
        <w:t xml:space="preserve">sowie </w:t>
      </w:r>
      <w:r>
        <w:t xml:space="preserve">die </w:t>
      </w:r>
      <w:r w:rsidRPr="001F036D">
        <w:t xml:space="preserve">Art und </w:t>
      </w:r>
      <w:r w:rsidR="002B3003">
        <w:t>den</w:t>
      </w:r>
      <w:r>
        <w:t xml:space="preserve"> </w:t>
      </w:r>
      <w:r w:rsidRPr="001F036D">
        <w:t>Umfang</w:t>
      </w:r>
      <w:r>
        <w:t xml:space="preserve"> der von den jeweiligen </w:t>
      </w:r>
      <w:r w:rsidR="00B44DE5">
        <w:t xml:space="preserve">Dritt-/Unterauftragnehmer </w:t>
      </w:r>
      <w:r w:rsidRPr="001F036D">
        <w:t>jeweils auszuführenden Teilleistun</w:t>
      </w:r>
      <w:r>
        <w:t>gen:</w:t>
      </w:r>
    </w:p>
    <w:p w14:paraId="3C93593A" w14:textId="77777777" w:rsidR="00E5492C" w:rsidRPr="00370873" w:rsidRDefault="00B44DE5" w:rsidP="00E5492C">
      <w:pPr>
        <w:pStyle w:val="RFEText12berschrift"/>
      </w:pPr>
      <w:r>
        <w:t xml:space="preserve">Dritt-/Unterauftragnehmer </w:t>
      </w:r>
      <w:r w:rsidR="00E5492C" w:rsidRPr="00370873"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14:paraId="3F9BA7EB" w14:textId="77777777" w:rsidTr="00B44DE5">
        <w:tc>
          <w:tcPr>
            <w:tcW w:w="3210" w:type="dxa"/>
            <w:shd w:val="clear" w:color="auto" w:fill="F2F2F2"/>
          </w:tcPr>
          <w:p w14:paraId="7BD2ED8B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5852" w:type="dxa"/>
            <w:shd w:val="clear" w:color="auto" w:fill="auto"/>
          </w:tcPr>
          <w:p w14:paraId="65EFE7C7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2E15ECAF" w14:textId="77777777" w:rsidTr="00B44DE5">
        <w:tc>
          <w:tcPr>
            <w:tcW w:w="3210" w:type="dxa"/>
            <w:shd w:val="clear" w:color="auto" w:fill="F2F2F2"/>
          </w:tcPr>
          <w:p w14:paraId="5185A80E" w14:textId="77777777" w:rsidR="00E5492C" w:rsidRPr="00C05407" w:rsidRDefault="00E5492C" w:rsidP="007151BC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5852" w:type="dxa"/>
            <w:shd w:val="clear" w:color="auto" w:fill="auto"/>
          </w:tcPr>
          <w:p w14:paraId="0F8CF815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1BA28D2B" w14:textId="77777777" w:rsidTr="00B44DE5">
        <w:tc>
          <w:tcPr>
            <w:tcW w:w="3210" w:type="dxa"/>
            <w:shd w:val="clear" w:color="auto" w:fill="F2F2F2"/>
          </w:tcPr>
          <w:p w14:paraId="1A25D21D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5852" w:type="dxa"/>
            <w:shd w:val="clear" w:color="auto" w:fill="auto"/>
          </w:tcPr>
          <w:p w14:paraId="37FA6286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691C3AC4" w14:textId="77777777" w:rsidTr="00B44DE5">
        <w:tc>
          <w:tcPr>
            <w:tcW w:w="3210" w:type="dxa"/>
            <w:shd w:val="clear" w:color="auto" w:fill="F2F2F2"/>
          </w:tcPr>
          <w:p w14:paraId="460E5FF8" w14:textId="77777777" w:rsidR="00E5492C" w:rsidRPr="00C05407" w:rsidRDefault="00E5492C" w:rsidP="007151BC">
            <w:pPr>
              <w:pStyle w:val="RFEText100"/>
            </w:pPr>
            <w:r>
              <w:t>Beschreibung der Teilleistung:</w:t>
            </w:r>
          </w:p>
        </w:tc>
        <w:tc>
          <w:tcPr>
            <w:tcW w:w="5852" w:type="dxa"/>
            <w:shd w:val="clear" w:color="auto" w:fill="auto"/>
          </w:tcPr>
          <w:p w14:paraId="30849386" w14:textId="77777777" w:rsidR="00E5492C" w:rsidRPr="005407CD" w:rsidRDefault="00E5492C" w:rsidP="007151BC">
            <w:pPr>
              <w:pStyle w:val="RFEText100"/>
              <w:rPr>
                <w:color w:val="000000"/>
                <w:position w:val="2"/>
              </w:rPr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25BDF6D0" w14:textId="77777777" w:rsidTr="00B44DE5">
        <w:tc>
          <w:tcPr>
            <w:tcW w:w="3210" w:type="dxa"/>
            <w:shd w:val="clear" w:color="auto" w:fill="F2F2F2"/>
          </w:tcPr>
          <w:p w14:paraId="7B076F28" w14:textId="77777777" w:rsidR="00E5492C" w:rsidRPr="00F94FF9" w:rsidRDefault="00E5492C" w:rsidP="007151BC">
            <w:pPr>
              <w:pStyle w:val="RFEText100"/>
            </w:pPr>
            <w:r w:rsidRPr="00F94FF9">
              <w:t>Leistungsanteil</w:t>
            </w:r>
          </w:p>
        </w:tc>
        <w:tc>
          <w:tcPr>
            <w:tcW w:w="5852" w:type="dxa"/>
            <w:shd w:val="clear" w:color="auto" w:fill="auto"/>
          </w:tcPr>
          <w:p w14:paraId="67403855" w14:textId="77777777" w:rsidR="00E5492C" w:rsidRPr="00F94FF9" w:rsidRDefault="00E5492C" w:rsidP="007151BC">
            <w:pPr>
              <w:pStyle w:val="RFEText100"/>
            </w:pPr>
            <w:r w:rsidRPr="00F94FF9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94FF9">
              <w:instrText xml:space="preserve">FORMTEXT </w:instrText>
            </w:r>
            <w:r w:rsidRPr="00F94FF9">
              <w:fldChar w:fldCharType="separate"/>
            </w:r>
            <w:r w:rsidRPr="00F94FF9">
              <w:rPr>
                <w:noProof/>
              </w:rPr>
              <w:t> </w:t>
            </w:r>
            <w:r w:rsidRPr="00F94FF9">
              <w:rPr>
                <w:noProof/>
              </w:rPr>
              <w:t> </w:t>
            </w:r>
            <w:r w:rsidRPr="00F94FF9">
              <w:rPr>
                <w:noProof/>
              </w:rPr>
              <w:t> </w:t>
            </w:r>
            <w:r w:rsidRPr="00F94FF9">
              <w:rPr>
                <w:noProof/>
              </w:rPr>
              <w:t> </w:t>
            </w:r>
            <w:r w:rsidRPr="00F94FF9">
              <w:rPr>
                <w:noProof/>
              </w:rPr>
              <w:t> </w:t>
            </w:r>
            <w:r w:rsidRPr="00F94FF9">
              <w:fldChar w:fldCharType="end"/>
            </w:r>
            <w:r w:rsidRPr="00F94FF9">
              <w:t xml:space="preserve"> % bezogen auf die Gesamtleistung</w:t>
            </w:r>
          </w:p>
        </w:tc>
      </w:tr>
    </w:tbl>
    <w:p w14:paraId="03B24C8D" w14:textId="77777777" w:rsidR="00E5492C" w:rsidRPr="00370873" w:rsidRDefault="00B44DE5" w:rsidP="00E5492C">
      <w:pPr>
        <w:pStyle w:val="RFEText12berschrift"/>
      </w:pPr>
      <w:r>
        <w:t xml:space="preserve">Dritt-/Unterauftragnehmer </w:t>
      </w:r>
      <w:r w:rsidR="00E5492C"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14:paraId="1A4B16C5" w14:textId="77777777" w:rsidTr="00B44DE5">
        <w:tc>
          <w:tcPr>
            <w:tcW w:w="3210" w:type="dxa"/>
            <w:shd w:val="clear" w:color="auto" w:fill="F2F2F2"/>
          </w:tcPr>
          <w:p w14:paraId="6A2F7F88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5852" w:type="dxa"/>
            <w:shd w:val="clear" w:color="auto" w:fill="auto"/>
          </w:tcPr>
          <w:p w14:paraId="3B3C7B18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0DCC7E33" w14:textId="77777777" w:rsidTr="00B44DE5">
        <w:tc>
          <w:tcPr>
            <w:tcW w:w="3210" w:type="dxa"/>
            <w:shd w:val="clear" w:color="auto" w:fill="F2F2F2"/>
          </w:tcPr>
          <w:p w14:paraId="4DB54F3E" w14:textId="77777777" w:rsidR="00E5492C" w:rsidRPr="00C05407" w:rsidRDefault="00E5492C" w:rsidP="007151BC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5852" w:type="dxa"/>
            <w:shd w:val="clear" w:color="auto" w:fill="auto"/>
          </w:tcPr>
          <w:p w14:paraId="3FADE8E5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700C691E" w14:textId="77777777" w:rsidTr="00B44DE5">
        <w:tc>
          <w:tcPr>
            <w:tcW w:w="3210" w:type="dxa"/>
            <w:shd w:val="clear" w:color="auto" w:fill="F2F2F2"/>
          </w:tcPr>
          <w:p w14:paraId="7912184E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5852" w:type="dxa"/>
            <w:shd w:val="clear" w:color="auto" w:fill="auto"/>
          </w:tcPr>
          <w:p w14:paraId="463B67DD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6F1AFB2F" w14:textId="77777777" w:rsidTr="00B44DE5">
        <w:tc>
          <w:tcPr>
            <w:tcW w:w="3210" w:type="dxa"/>
            <w:shd w:val="clear" w:color="auto" w:fill="F2F2F2"/>
          </w:tcPr>
          <w:p w14:paraId="272989F4" w14:textId="77777777" w:rsidR="00E5492C" w:rsidRPr="00C05407" w:rsidRDefault="00E5492C" w:rsidP="007151BC">
            <w:pPr>
              <w:pStyle w:val="RFEText100"/>
            </w:pPr>
            <w:r>
              <w:t>Beschreibung der Teilleistung:</w:t>
            </w:r>
          </w:p>
        </w:tc>
        <w:tc>
          <w:tcPr>
            <w:tcW w:w="5852" w:type="dxa"/>
            <w:shd w:val="clear" w:color="auto" w:fill="auto"/>
          </w:tcPr>
          <w:p w14:paraId="7F9E1866" w14:textId="77777777" w:rsidR="00E5492C" w:rsidRPr="005407CD" w:rsidRDefault="00E5492C" w:rsidP="007151BC">
            <w:pPr>
              <w:pStyle w:val="RFEText100"/>
              <w:rPr>
                <w:color w:val="000000"/>
                <w:position w:val="2"/>
              </w:rPr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0D802532" w14:textId="77777777" w:rsidTr="00B44DE5">
        <w:tc>
          <w:tcPr>
            <w:tcW w:w="3210" w:type="dxa"/>
            <w:shd w:val="clear" w:color="auto" w:fill="F2F2F2"/>
          </w:tcPr>
          <w:p w14:paraId="79233D45" w14:textId="77777777" w:rsidR="00E5492C" w:rsidRDefault="00E5492C" w:rsidP="007151BC">
            <w:pPr>
              <w:pStyle w:val="RFEText100"/>
            </w:pPr>
            <w:r w:rsidRPr="00E51CF7">
              <w:t>Leistungsanteil</w:t>
            </w:r>
          </w:p>
        </w:tc>
        <w:tc>
          <w:tcPr>
            <w:tcW w:w="5852" w:type="dxa"/>
            <w:shd w:val="clear" w:color="auto" w:fill="auto"/>
          </w:tcPr>
          <w:p w14:paraId="57F2825E" w14:textId="77777777" w:rsidR="00E5492C" w:rsidRPr="00C80073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  <w:r>
              <w:t xml:space="preserve"> </w:t>
            </w:r>
            <w:r w:rsidRPr="00E51CF7">
              <w:t>% bezogen auf die Gesamtleistung</w:t>
            </w:r>
          </w:p>
        </w:tc>
      </w:tr>
    </w:tbl>
    <w:p w14:paraId="081FA8DD" w14:textId="77777777" w:rsidR="00E5492C" w:rsidRPr="00370873" w:rsidRDefault="00B44DE5" w:rsidP="00E5492C">
      <w:pPr>
        <w:pStyle w:val="RFEText12berschrift"/>
      </w:pPr>
      <w:r>
        <w:t xml:space="preserve">Dritt-/Unterauftragnehmer </w:t>
      </w:r>
      <w:r w:rsidR="00E5492C"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14:paraId="04C589A3" w14:textId="77777777" w:rsidTr="001A3E96">
        <w:tc>
          <w:tcPr>
            <w:tcW w:w="3227" w:type="dxa"/>
            <w:shd w:val="clear" w:color="auto" w:fill="F2F2F2"/>
          </w:tcPr>
          <w:p w14:paraId="419DD484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6040" w:type="dxa"/>
            <w:shd w:val="clear" w:color="auto" w:fill="auto"/>
          </w:tcPr>
          <w:p w14:paraId="5EEEA890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41FD7715" w14:textId="77777777" w:rsidTr="001A3E96">
        <w:tc>
          <w:tcPr>
            <w:tcW w:w="3227" w:type="dxa"/>
            <w:shd w:val="clear" w:color="auto" w:fill="F2F2F2"/>
          </w:tcPr>
          <w:p w14:paraId="293DE638" w14:textId="77777777" w:rsidR="00E5492C" w:rsidRPr="00C05407" w:rsidRDefault="00E5492C" w:rsidP="007151BC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6040" w:type="dxa"/>
            <w:shd w:val="clear" w:color="auto" w:fill="auto"/>
          </w:tcPr>
          <w:p w14:paraId="46B5A811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0A716A37" w14:textId="77777777" w:rsidTr="001A3E96">
        <w:tc>
          <w:tcPr>
            <w:tcW w:w="3227" w:type="dxa"/>
            <w:shd w:val="clear" w:color="auto" w:fill="F2F2F2"/>
          </w:tcPr>
          <w:p w14:paraId="33CE317A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6040" w:type="dxa"/>
            <w:shd w:val="clear" w:color="auto" w:fill="auto"/>
          </w:tcPr>
          <w:p w14:paraId="084CEECA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0BD8D954" w14:textId="77777777" w:rsidTr="001A3E96">
        <w:tc>
          <w:tcPr>
            <w:tcW w:w="3227" w:type="dxa"/>
            <w:shd w:val="clear" w:color="auto" w:fill="F2F2F2"/>
          </w:tcPr>
          <w:p w14:paraId="3C04879D" w14:textId="77777777" w:rsidR="00E5492C" w:rsidRPr="00C05407" w:rsidRDefault="00E5492C" w:rsidP="007151BC">
            <w:pPr>
              <w:pStyle w:val="RFEText100"/>
            </w:pPr>
            <w:r>
              <w:t>Beschreibung der Teilleistung:</w:t>
            </w:r>
          </w:p>
        </w:tc>
        <w:tc>
          <w:tcPr>
            <w:tcW w:w="6040" w:type="dxa"/>
            <w:shd w:val="clear" w:color="auto" w:fill="auto"/>
          </w:tcPr>
          <w:p w14:paraId="14D35E64" w14:textId="77777777" w:rsidR="00E5492C" w:rsidRPr="005407CD" w:rsidRDefault="00E5492C" w:rsidP="007151BC">
            <w:pPr>
              <w:pStyle w:val="RFEText100"/>
              <w:rPr>
                <w:color w:val="000000"/>
                <w:position w:val="2"/>
              </w:rPr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743F1227" w14:textId="77777777" w:rsidTr="001A3E96">
        <w:tc>
          <w:tcPr>
            <w:tcW w:w="3227" w:type="dxa"/>
            <w:shd w:val="clear" w:color="auto" w:fill="F2F2F2"/>
          </w:tcPr>
          <w:p w14:paraId="19162B6F" w14:textId="77777777" w:rsidR="00E5492C" w:rsidRDefault="00E5492C" w:rsidP="007151BC">
            <w:pPr>
              <w:pStyle w:val="RFEText100"/>
            </w:pPr>
            <w:r w:rsidRPr="00E51CF7">
              <w:t>Leistungsanteil</w:t>
            </w:r>
          </w:p>
        </w:tc>
        <w:tc>
          <w:tcPr>
            <w:tcW w:w="6040" w:type="dxa"/>
            <w:shd w:val="clear" w:color="auto" w:fill="auto"/>
          </w:tcPr>
          <w:p w14:paraId="028CF27B" w14:textId="77777777" w:rsidR="00E5492C" w:rsidRPr="00C80073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  <w:r>
              <w:t xml:space="preserve"> </w:t>
            </w:r>
            <w:r w:rsidRPr="00E51CF7">
              <w:t>% bezogen auf die Gesamtleistung</w:t>
            </w:r>
          </w:p>
        </w:tc>
      </w:tr>
    </w:tbl>
    <w:p w14:paraId="32A84839" w14:textId="77777777" w:rsidR="00E5492C" w:rsidRDefault="00E5492C" w:rsidP="00E5492C">
      <w:pPr>
        <w:rPr>
          <w:b/>
          <w:spacing w:val="-1"/>
        </w:rPr>
      </w:pPr>
      <w:r>
        <w:br w:type="page"/>
      </w:r>
    </w:p>
    <w:p w14:paraId="7CE78C65" w14:textId="77777777" w:rsidR="00E5492C" w:rsidRPr="00370873" w:rsidRDefault="00B44DE5" w:rsidP="00E5492C">
      <w:pPr>
        <w:pStyle w:val="RFEText12berschrift"/>
      </w:pPr>
      <w:r>
        <w:lastRenderedPageBreak/>
        <w:t xml:space="preserve">Dritt-/Unterauftragnehmer 4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14:paraId="0D4BB9EF" w14:textId="77777777" w:rsidTr="00B44DE5">
        <w:tc>
          <w:tcPr>
            <w:tcW w:w="3210" w:type="dxa"/>
            <w:shd w:val="clear" w:color="auto" w:fill="F2F2F2"/>
          </w:tcPr>
          <w:p w14:paraId="5A01E8CA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5852" w:type="dxa"/>
            <w:shd w:val="clear" w:color="auto" w:fill="auto"/>
          </w:tcPr>
          <w:p w14:paraId="164C6F04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1F34019C" w14:textId="77777777" w:rsidTr="00B44DE5">
        <w:tc>
          <w:tcPr>
            <w:tcW w:w="3210" w:type="dxa"/>
            <w:shd w:val="clear" w:color="auto" w:fill="F2F2F2"/>
          </w:tcPr>
          <w:p w14:paraId="2D28B242" w14:textId="77777777" w:rsidR="00E5492C" w:rsidRPr="00C05407" w:rsidRDefault="00E5492C" w:rsidP="007151BC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5852" w:type="dxa"/>
            <w:shd w:val="clear" w:color="auto" w:fill="auto"/>
          </w:tcPr>
          <w:p w14:paraId="0D4B5CCE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7DED7C15" w14:textId="77777777" w:rsidTr="00B44DE5">
        <w:tc>
          <w:tcPr>
            <w:tcW w:w="3210" w:type="dxa"/>
            <w:shd w:val="clear" w:color="auto" w:fill="F2F2F2"/>
          </w:tcPr>
          <w:p w14:paraId="292E8F0C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5852" w:type="dxa"/>
            <w:shd w:val="clear" w:color="auto" w:fill="auto"/>
          </w:tcPr>
          <w:p w14:paraId="7A327CDF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7DABC4B9" w14:textId="77777777" w:rsidTr="00B44DE5">
        <w:tc>
          <w:tcPr>
            <w:tcW w:w="3210" w:type="dxa"/>
            <w:shd w:val="clear" w:color="auto" w:fill="F2F2F2"/>
          </w:tcPr>
          <w:p w14:paraId="1ABE2240" w14:textId="77777777" w:rsidR="00E5492C" w:rsidRPr="00C05407" w:rsidRDefault="00E5492C" w:rsidP="007151BC">
            <w:pPr>
              <w:pStyle w:val="RFEText100"/>
            </w:pPr>
            <w:r>
              <w:t>Beschreibung der Teilleistung:</w:t>
            </w:r>
          </w:p>
        </w:tc>
        <w:tc>
          <w:tcPr>
            <w:tcW w:w="5852" w:type="dxa"/>
            <w:shd w:val="clear" w:color="auto" w:fill="auto"/>
          </w:tcPr>
          <w:p w14:paraId="0B34A507" w14:textId="77777777" w:rsidR="00E5492C" w:rsidRPr="005407CD" w:rsidRDefault="00E5492C" w:rsidP="007151BC">
            <w:pPr>
              <w:pStyle w:val="RFEText100"/>
              <w:rPr>
                <w:color w:val="000000"/>
                <w:position w:val="2"/>
              </w:rPr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735BDDE5" w14:textId="77777777" w:rsidTr="00B44DE5">
        <w:tc>
          <w:tcPr>
            <w:tcW w:w="3210" w:type="dxa"/>
            <w:shd w:val="clear" w:color="auto" w:fill="F2F2F2"/>
          </w:tcPr>
          <w:p w14:paraId="41A6DC7A" w14:textId="77777777" w:rsidR="00E5492C" w:rsidRDefault="00E5492C" w:rsidP="007151BC">
            <w:pPr>
              <w:pStyle w:val="RFEText100"/>
            </w:pPr>
            <w:r w:rsidRPr="00E51CF7">
              <w:t>Leistungsanteil</w:t>
            </w:r>
          </w:p>
        </w:tc>
        <w:tc>
          <w:tcPr>
            <w:tcW w:w="5852" w:type="dxa"/>
            <w:shd w:val="clear" w:color="auto" w:fill="auto"/>
          </w:tcPr>
          <w:p w14:paraId="3965041F" w14:textId="77777777" w:rsidR="00E5492C" w:rsidRPr="00C80073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  <w:r>
              <w:t xml:space="preserve"> </w:t>
            </w:r>
            <w:r w:rsidRPr="00E51CF7">
              <w:t>% bezogen auf die Gesamtleistung</w:t>
            </w:r>
          </w:p>
        </w:tc>
      </w:tr>
    </w:tbl>
    <w:p w14:paraId="265C82B8" w14:textId="77777777" w:rsidR="00E5492C" w:rsidRPr="00370873" w:rsidRDefault="00B44DE5" w:rsidP="00E5492C">
      <w:pPr>
        <w:pStyle w:val="RFEText12berschrift"/>
      </w:pPr>
      <w:r>
        <w:t xml:space="preserve">Dritt-/Unterauftragnehmer 5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14:paraId="47ED9164" w14:textId="77777777" w:rsidTr="00B44DE5">
        <w:tc>
          <w:tcPr>
            <w:tcW w:w="3210" w:type="dxa"/>
            <w:shd w:val="clear" w:color="auto" w:fill="F2F2F2"/>
          </w:tcPr>
          <w:p w14:paraId="460F8F4E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5852" w:type="dxa"/>
            <w:shd w:val="clear" w:color="auto" w:fill="auto"/>
          </w:tcPr>
          <w:p w14:paraId="5DF98198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35923E48" w14:textId="77777777" w:rsidTr="00B44DE5">
        <w:tc>
          <w:tcPr>
            <w:tcW w:w="3210" w:type="dxa"/>
            <w:shd w:val="clear" w:color="auto" w:fill="F2F2F2"/>
          </w:tcPr>
          <w:p w14:paraId="7FEF75C0" w14:textId="77777777" w:rsidR="00E5492C" w:rsidRPr="00C05407" w:rsidRDefault="00E5492C" w:rsidP="007151BC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5852" w:type="dxa"/>
            <w:shd w:val="clear" w:color="auto" w:fill="auto"/>
          </w:tcPr>
          <w:p w14:paraId="20855172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28717FC4" w14:textId="77777777" w:rsidTr="00B44DE5">
        <w:tc>
          <w:tcPr>
            <w:tcW w:w="3210" w:type="dxa"/>
            <w:shd w:val="clear" w:color="auto" w:fill="F2F2F2"/>
          </w:tcPr>
          <w:p w14:paraId="466C2F04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5852" w:type="dxa"/>
            <w:shd w:val="clear" w:color="auto" w:fill="auto"/>
          </w:tcPr>
          <w:p w14:paraId="3F5484A5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3B6B9CD0" w14:textId="77777777" w:rsidTr="00B44DE5">
        <w:tc>
          <w:tcPr>
            <w:tcW w:w="3210" w:type="dxa"/>
            <w:shd w:val="clear" w:color="auto" w:fill="F2F2F2"/>
          </w:tcPr>
          <w:p w14:paraId="253F432B" w14:textId="77777777" w:rsidR="00E5492C" w:rsidRPr="00C05407" w:rsidRDefault="00E5492C" w:rsidP="007151BC">
            <w:pPr>
              <w:pStyle w:val="RFEText100"/>
            </w:pPr>
            <w:r>
              <w:t>Beschreibung der Teilleistung:</w:t>
            </w:r>
          </w:p>
        </w:tc>
        <w:tc>
          <w:tcPr>
            <w:tcW w:w="5852" w:type="dxa"/>
            <w:shd w:val="clear" w:color="auto" w:fill="auto"/>
          </w:tcPr>
          <w:p w14:paraId="07008E9C" w14:textId="77777777" w:rsidR="00E5492C" w:rsidRPr="005407CD" w:rsidRDefault="00E5492C" w:rsidP="007151BC">
            <w:pPr>
              <w:pStyle w:val="RFEText100"/>
              <w:rPr>
                <w:color w:val="000000"/>
                <w:position w:val="2"/>
              </w:rPr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56777A40" w14:textId="77777777" w:rsidTr="00B44DE5">
        <w:tc>
          <w:tcPr>
            <w:tcW w:w="3210" w:type="dxa"/>
            <w:shd w:val="clear" w:color="auto" w:fill="F2F2F2"/>
          </w:tcPr>
          <w:p w14:paraId="2A6B9C80" w14:textId="77777777" w:rsidR="00E5492C" w:rsidRDefault="00E5492C" w:rsidP="007151BC">
            <w:pPr>
              <w:pStyle w:val="RFEText100"/>
            </w:pPr>
            <w:r w:rsidRPr="00E51CF7">
              <w:t>Leistungsanteil</w:t>
            </w:r>
          </w:p>
        </w:tc>
        <w:tc>
          <w:tcPr>
            <w:tcW w:w="5852" w:type="dxa"/>
            <w:shd w:val="clear" w:color="auto" w:fill="auto"/>
          </w:tcPr>
          <w:p w14:paraId="7D5F922B" w14:textId="77777777" w:rsidR="00E5492C" w:rsidRPr="00C80073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  <w:r>
              <w:t xml:space="preserve"> </w:t>
            </w:r>
            <w:r w:rsidRPr="00E51CF7">
              <w:t>% bezogen auf die Gesamtleistung</w:t>
            </w:r>
          </w:p>
        </w:tc>
      </w:tr>
    </w:tbl>
    <w:p w14:paraId="4099C231" w14:textId="77777777" w:rsidR="00E5492C" w:rsidRPr="00370873" w:rsidRDefault="00B44DE5" w:rsidP="00E5492C">
      <w:pPr>
        <w:pStyle w:val="RFEText12berschrift"/>
      </w:pPr>
      <w:r>
        <w:t>Dritt-/Unterauftragnehmer 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14:paraId="71F9409D" w14:textId="77777777" w:rsidTr="00B44DE5">
        <w:tc>
          <w:tcPr>
            <w:tcW w:w="3210" w:type="dxa"/>
            <w:shd w:val="clear" w:color="auto" w:fill="F2F2F2"/>
          </w:tcPr>
          <w:p w14:paraId="65BB9C94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5852" w:type="dxa"/>
            <w:shd w:val="clear" w:color="auto" w:fill="auto"/>
          </w:tcPr>
          <w:p w14:paraId="6972BE3E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5356A383" w14:textId="77777777" w:rsidTr="00B44DE5">
        <w:tc>
          <w:tcPr>
            <w:tcW w:w="3210" w:type="dxa"/>
            <w:shd w:val="clear" w:color="auto" w:fill="F2F2F2"/>
          </w:tcPr>
          <w:p w14:paraId="0230BD0D" w14:textId="77777777" w:rsidR="00E5492C" w:rsidRPr="00C05407" w:rsidRDefault="00E5492C" w:rsidP="007151BC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5852" w:type="dxa"/>
            <w:shd w:val="clear" w:color="auto" w:fill="auto"/>
          </w:tcPr>
          <w:p w14:paraId="22D1527F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6E097D00" w14:textId="77777777" w:rsidTr="00B44DE5">
        <w:tc>
          <w:tcPr>
            <w:tcW w:w="3210" w:type="dxa"/>
            <w:shd w:val="clear" w:color="auto" w:fill="F2F2F2"/>
          </w:tcPr>
          <w:p w14:paraId="3DCBAD1C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5852" w:type="dxa"/>
            <w:shd w:val="clear" w:color="auto" w:fill="auto"/>
          </w:tcPr>
          <w:p w14:paraId="49BCE0D1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4A633E6E" w14:textId="77777777" w:rsidTr="00B44DE5">
        <w:tc>
          <w:tcPr>
            <w:tcW w:w="3210" w:type="dxa"/>
            <w:shd w:val="clear" w:color="auto" w:fill="F2F2F2"/>
          </w:tcPr>
          <w:p w14:paraId="7D0D6959" w14:textId="77777777" w:rsidR="00E5492C" w:rsidRPr="00C05407" w:rsidRDefault="00E5492C" w:rsidP="007151BC">
            <w:pPr>
              <w:pStyle w:val="RFEText100"/>
            </w:pPr>
            <w:r>
              <w:t>Beschreibung der Teilleistung:</w:t>
            </w:r>
          </w:p>
        </w:tc>
        <w:tc>
          <w:tcPr>
            <w:tcW w:w="5852" w:type="dxa"/>
            <w:shd w:val="clear" w:color="auto" w:fill="auto"/>
          </w:tcPr>
          <w:p w14:paraId="068F8162" w14:textId="77777777" w:rsidR="00E5492C" w:rsidRPr="005407CD" w:rsidRDefault="00E5492C" w:rsidP="007151BC">
            <w:pPr>
              <w:pStyle w:val="RFEText100"/>
              <w:rPr>
                <w:color w:val="000000"/>
                <w:position w:val="2"/>
              </w:rPr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4C1A3788" w14:textId="77777777" w:rsidTr="00B44DE5">
        <w:tc>
          <w:tcPr>
            <w:tcW w:w="3210" w:type="dxa"/>
            <w:shd w:val="clear" w:color="auto" w:fill="F2F2F2"/>
          </w:tcPr>
          <w:p w14:paraId="5C5ED3C8" w14:textId="77777777" w:rsidR="00E5492C" w:rsidRDefault="00E5492C" w:rsidP="007151BC">
            <w:pPr>
              <w:pStyle w:val="RFEText100"/>
            </w:pPr>
            <w:r w:rsidRPr="00E51CF7">
              <w:t>Leistungsanteil</w:t>
            </w:r>
          </w:p>
        </w:tc>
        <w:tc>
          <w:tcPr>
            <w:tcW w:w="5852" w:type="dxa"/>
            <w:shd w:val="clear" w:color="auto" w:fill="auto"/>
          </w:tcPr>
          <w:p w14:paraId="3CEF86FC" w14:textId="77777777" w:rsidR="00E5492C" w:rsidRPr="00C80073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  <w:r>
              <w:t xml:space="preserve"> </w:t>
            </w:r>
            <w:r w:rsidRPr="00E51CF7">
              <w:t>% bezogen auf die Gesamtleistung</w:t>
            </w:r>
          </w:p>
        </w:tc>
      </w:tr>
    </w:tbl>
    <w:p w14:paraId="24D128E9" w14:textId="77777777" w:rsidR="00E5492C" w:rsidRPr="00370873" w:rsidRDefault="00B44DE5" w:rsidP="00E5492C">
      <w:pPr>
        <w:pStyle w:val="RFEText12berschrift"/>
      </w:pPr>
      <w:r>
        <w:t>Dritt-/Unterauftragnehmer 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14:paraId="5F81BEBD" w14:textId="77777777" w:rsidTr="001A3E96">
        <w:tc>
          <w:tcPr>
            <w:tcW w:w="3227" w:type="dxa"/>
            <w:shd w:val="clear" w:color="auto" w:fill="F2F2F2"/>
          </w:tcPr>
          <w:p w14:paraId="071B3795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6040" w:type="dxa"/>
            <w:shd w:val="clear" w:color="auto" w:fill="auto"/>
          </w:tcPr>
          <w:p w14:paraId="3A3006CD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0EA1E8E8" w14:textId="77777777" w:rsidTr="001A3E96">
        <w:tc>
          <w:tcPr>
            <w:tcW w:w="3227" w:type="dxa"/>
            <w:shd w:val="clear" w:color="auto" w:fill="F2F2F2"/>
          </w:tcPr>
          <w:p w14:paraId="0F7F3174" w14:textId="77777777" w:rsidR="00E5492C" w:rsidRPr="00C05407" w:rsidRDefault="00E5492C" w:rsidP="007151BC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6040" w:type="dxa"/>
            <w:shd w:val="clear" w:color="auto" w:fill="auto"/>
          </w:tcPr>
          <w:p w14:paraId="1D98EBFC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7C9C0CE3" w14:textId="77777777" w:rsidTr="001A3E96">
        <w:tc>
          <w:tcPr>
            <w:tcW w:w="3227" w:type="dxa"/>
            <w:shd w:val="clear" w:color="auto" w:fill="F2F2F2"/>
          </w:tcPr>
          <w:p w14:paraId="7470D542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6040" w:type="dxa"/>
            <w:shd w:val="clear" w:color="auto" w:fill="auto"/>
          </w:tcPr>
          <w:p w14:paraId="27B24209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3C5D45F5" w14:textId="77777777" w:rsidTr="001A3E96">
        <w:tc>
          <w:tcPr>
            <w:tcW w:w="3227" w:type="dxa"/>
            <w:shd w:val="clear" w:color="auto" w:fill="F2F2F2"/>
          </w:tcPr>
          <w:p w14:paraId="09A75475" w14:textId="77777777" w:rsidR="00E5492C" w:rsidRPr="00C05407" w:rsidRDefault="00E5492C" w:rsidP="007151BC">
            <w:pPr>
              <w:pStyle w:val="RFEText100"/>
            </w:pPr>
            <w:r>
              <w:t>Beschreibung der Teilleistung:</w:t>
            </w:r>
          </w:p>
        </w:tc>
        <w:tc>
          <w:tcPr>
            <w:tcW w:w="6040" w:type="dxa"/>
            <w:shd w:val="clear" w:color="auto" w:fill="auto"/>
          </w:tcPr>
          <w:p w14:paraId="735FC6DF" w14:textId="77777777" w:rsidR="00E5492C" w:rsidRPr="005407CD" w:rsidRDefault="00E5492C" w:rsidP="007151BC">
            <w:pPr>
              <w:pStyle w:val="RFEText100"/>
              <w:rPr>
                <w:color w:val="000000"/>
                <w:position w:val="2"/>
              </w:rPr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1AF84159" w14:textId="77777777" w:rsidTr="001A3E96">
        <w:tc>
          <w:tcPr>
            <w:tcW w:w="3227" w:type="dxa"/>
            <w:shd w:val="clear" w:color="auto" w:fill="F2F2F2"/>
          </w:tcPr>
          <w:p w14:paraId="6151A60A" w14:textId="77777777" w:rsidR="00E5492C" w:rsidRDefault="00E5492C" w:rsidP="007151BC">
            <w:pPr>
              <w:pStyle w:val="RFEText100"/>
            </w:pPr>
            <w:r w:rsidRPr="00E51CF7">
              <w:t>Leistungsanteil</w:t>
            </w:r>
          </w:p>
        </w:tc>
        <w:tc>
          <w:tcPr>
            <w:tcW w:w="6040" w:type="dxa"/>
            <w:shd w:val="clear" w:color="auto" w:fill="auto"/>
          </w:tcPr>
          <w:p w14:paraId="145BA5E7" w14:textId="77777777" w:rsidR="00E5492C" w:rsidRPr="00C80073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  <w:r>
              <w:t xml:space="preserve"> </w:t>
            </w:r>
            <w:r w:rsidRPr="00E51CF7">
              <w:t>% bezogen auf die Gesamtleistung</w:t>
            </w:r>
          </w:p>
        </w:tc>
      </w:tr>
    </w:tbl>
    <w:p w14:paraId="40EFB02D" w14:textId="77777777" w:rsidR="00E5492C" w:rsidRDefault="00E5492C" w:rsidP="00E5492C">
      <w:pPr>
        <w:pStyle w:val="RFEText100"/>
      </w:pPr>
    </w:p>
    <w:p w14:paraId="464674B5" w14:textId="77777777" w:rsidR="00E5492C" w:rsidRDefault="00E5492C" w:rsidP="00E5492C">
      <w:pPr>
        <w:rPr>
          <w:spacing w:val="-1"/>
        </w:rPr>
      </w:pPr>
      <w:r>
        <w:br w:type="page"/>
      </w:r>
    </w:p>
    <w:p w14:paraId="17F80CBD" w14:textId="77777777" w:rsidR="001679A7" w:rsidRDefault="001679A7" w:rsidP="001679A7">
      <w:pPr>
        <w:pStyle w:val="RFEText115"/>
      </w:pPr>
      <w:r>
        <w:lastRenderedPageBreak/>
        <w:t>Für den Fall der Eignungsleihe haben wir</w:t>
      </w:r>
    </w:p>
    <w:p w14:paraId="220D5EFE" w14:textId="77777777" w:rsidR="001679A7" w:rsidRDefault="001679A7" w:rsidP="001679A7">
      <w:pPr>
        <w:pStyle w:val="RFEList"/>
      </w:pPr>
      <w:r>
        <w:t>die betr</w:t>
      </w:r>
      <w:r w:rsidR="000B1884">
        <w:t>effenden</w:t>
      </w:r>
      <w:r>
        <w:t xml:space="preserve"> </w:t>
      </w:r>
      <w:r w:rsidR="00B44DE5">
        <w:t xml:space="preserve">Dritt-/Unterauftragnehmer </w:t>
      </w:r>
      <w:r>
        <w:t>in diesem Formblatt aufgeführt,</w:t>
      </w:r>
    </w:p>
    <w:p w14:paraId="7601EFD1" w14:textId="77777777" w:rsidR="001679A7" w:rsidRDefault="001679A7" w:rsidP="001679A7">
      <w:pPr>
        <w:pStyle w:val="RFEList"/>
      </w:pPr>
      <w:r>
        <w:t>die Eignungsnachweise der</w:t>
      </w:r>
      <w:r w:rsidRPr="00202589">
        <w:t xml:space="preserve"> </w:t>
      </w:r>
      <w:r w:rsidR="001127A9">
        <w:t xml:space="preserve">betreffenden </w:t>
      </w:r>
      <w:r w:rsidR="00E9785C">
        <w:t xml:space="preserve">Dritt-/Unterauftragnehmer </w:t>
      </w:r>
      <w:r>
        <w:t>dem Angebot beigelegt und</w:t>
      </w:r>
    </w:p>
    <w:p w14:paraId="435A11F2" w14:textId="77777777" w:rsidR="001679A7" w:rsidRDefault="001679A7" w:rsidP="001679A7">
      <w:pPr>
        <w:pStyle w:val="RFEList"/>
      </w:pPr>
      <w:r>
        <w:t>die Eignungsleihe unter dem Punkt „Beschreibung der Teilleistung“ zu erkennen gegeben.</w:t>
      </w:r>
    </w:p>
    <w:p w14:paraId="716F55D7" w14:textId="77777777" w:rsidR="001679A7" w:rsidRDefault="001679A7" w:rsidP="001679A7">
      <w:pPr>
        <w:pStyle w:val="RFEText115"/>
      </w:pPr>
      <w:r>
        <w:t xml:space="preserve">Die Verpflichtungserklärungen der oben aufgeführten </w:t>
      </w:r>
      <w:r w:rsidR="00E9785C">
        <w:t xml:space="preserve">Dritt-/Unterauftragnehmer </w:t>
      </w:r>
      <w:r>
        <w:t xml:space="preserve">werden wir, soweit sie dem Angebot noch nicht beiliegen, </w:t>
      </w:r>
      <w:r w:rsidRPr="00202589">
        <w:t xml:space="preserve">spätestens </w:t>
      </w:r>
      <w:r>
        <w:t xml:space="preserve">auf Anfrage der Auftraggeberin </w:t>
      </w:r>
      <w:r w:rsidRPr="00202589">
        <w:t xml:space="preserve">vor Zuschlagserteilung </w:t>
      </w:r>
      <w:r>
        <w:t>beibringen.</w:t>
      </w:r>
    </w:p>
    <w:p w14:paraId="573D0CA5" w14:textId="77777777" w:rsidR="00E5492C" w:rsidRDefault="00E5492C" w:rsidP="00E5492C">
      <w:pPr>
        <w:pStyle w:val="RFEText115"/>
      </w:pPr>
      <w:r w:rsidRPr="00202589">
        <w:t xml:space="preserve">Wir werden </w:t>
      </w:r>
      <w:r w:rsidR="00C435C8">
        <w:t>sämtliche</w:t>
      </w:r>
      <w:r w:rsidR="00C435C8" w:rsidRPr="00202589">
        <w:t xml:space="preserve"> </w:t>
      </w:r>
      <w:r w:rsidRPr="00202589">
        <w:t xml:space="preserve">von uns eingesetzten </w:t>
      </w:r>
      <w:r w:rsidR="00E9785C">
        <w:t>Unterauftragn</w:t>
      </w:r>
      <w:r w:rsidRPr="00202589">
        <w:t>e</w:t>
      </w:r>
      <w:r>
        <w:t>hmer entsprechend ihrer jeweili</w:t>
      </w:r>
      <w:r w:rsidRPr="00202589">
        <w:t>gen Aufgabenbereiche zur Einhaltung der vo</w:t>
      </w:r>
      <w:r>
        <w:t>n uns</w:t>
      </w:r>
      <w:r w:rsidRPr="00202589">
        <w:t xml:space="preserve"> im Rahmen dieses Auftrags übernommenen Verpflichtungen </w:t>
      </w:r>
      <w:r w:rsidR="00C435C8">
        <w:t>weiter</w:t>
      </w:r>
      <w:r w:rsidRPr="00202589">
        <w:t>verpflichten.</w:t>
      </w:r>
    </w:p>
    <w:p w14:paraId="5C1AF360" w14:textId="77777777" w:rsidR="00E5492C" w:rsidRDefault="00E5492C" w:rsidP="00E5492C">
      <w:pPr>
        <w:pStyle w:val="RFEText115"/>
      </w:pPr>
    </w:p>
    <w:p w14:paraId="10F79720" w14:textId="77777777" w:rsidR="005F0347" w:rsidRDefault="005F0347" w:rsidP="00E5492C">
      <w:pPr>
        <w:pStyle w:val="RFEText115"/>
      </w:pPr>
    </w:p>
    <w:p w14:paraId="056D53A9" w14:textId="77777777" w:rsidR="005F0347" w:rsidRPr="005F0347" w:rsidRDefault="005F0347" w:rsidP="00E5492C">
      <w:pPr>
        <w:pStyle w:val="RFEText115"/>
        <w:rPr>
          <w:b/>
        </w:rPr>
      </w:pPr>
      <w:r w:rsidRPr="005F0347">
        <w:rPr>
          <w:b/>
        </w:rPr>
        <w:t>Ende der Erklärung</w:t>
      </w:r>
    </w:p>
    <w:p w14:paraId="4E2F343D" w14:textId="77777777" w:rsidR="00E5492C" w:rsidRPr="00E51CF7" w:rsidRDefault="00E5492C" w:rsidP="00E5492C"/>
    <w:sectPr w:rsidR="00E5492C" w:rsidRPr="00E51CF7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28028" w14:textId="77777777" w:rsidR="00B375EA" w:rsidRDefault="00B375EA" w:rsidP="00FE560D">
      <w:r>
        <w:separator/>
      </w:r>
    </w:p>
  </w:endnote>
  <w:endnote w:type="continuationSeparator" w:id="0">
    <w:p w14:paraId="72CA127C" w14:textId="77777777" w:rsidR="00B375EA" w:rsidRDefault="00B375EA" w:rsidP="00FE5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F5CAC" w14:textId="77777777" w:rsidR="00B375EA" w:rsidRDefault="00B375EA" w:rsidP="00FE560D">
      <w:r>
        <w:separator/>
      </w:r>
    </w:p>
  </w:footnote>
  <w:footnote w:type="continuationSeparator" w:id="0">
    <w:p w14:paraId="3714FD1F" w14:textId="77777777" w:rsidR="00B375EA" w:rsidRDefault="00B375EA" w:rsidP="00FE5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C55E6" w14:textId="6340D158" w:rsidR="0090386A" w:rsidRPr="002C1A18" w:rsidRDefault="0090386A" w:rsidP="002C1A18">
    <w:pPr>
      <w:pStyle w:val="Kopfzeile"/>
      <w:jc w:val="center"/>
      <w:rPr>
        <w:sz w:val="18"/>
        <w:szCs w:val="18"/>
      </w:rPr>
    </w:pPr>
    <w:r w:rsidRPr="00B375EA">
      <w:rPr>
        <w:sz w:val="18"/>
        <w:szCs w:val="18"/>
      </w:rPr>
      <w:t xml:space="preserve">Anlage </w:t>
    </w:r>
    <w:r w:rsidR="00B375EA" w:rsidRPr="00B375EA">
      <w:rPr>
        <w:sz w:val="18"/>
        <w:szCs w:val="18"/>
      </w:rPr>
      <w:t>12</w:t>
    </w:r>
    <w:r w:rsidRPr="00B375EA">
      <w:rPr>
        <w:sz w:val="18"/>
        <w:szCs w:val="18"/>
      </w:rPr>
      <w:t>: Verzeichnis der</w:t>
    </w:r>
    <w:r w:rsidRPr="002C1A18">
      <w:rPr>
        <w:sz w:val="18"/>
        <w:szCs w:val="18"/>
      </w:rPr>
      <w:t xml:space="preserve"> einzusetzenden Dritt- und </w:t>
    </w:r>
    <w:r w:rsidR="002C1A18">
      <w:rPr>
        <w:sz w:val="18"/>
        <w:szCs w:val="18"/>
      </w:rPr>
      <w:t>Unterauftrag</w:t>
    </w:r>
    <w:r w:rsidRPr="002C1A18">
      <w:rPr>
        <w:sz w:val="18"/>
        <w:szCs w:val="18"/>
      </w:rPr>
      <w:t>nehmer</w:t>
    </w:r>
  </w:p>
  <w:p w14:paraId="6E78316B" w14:textId="7E98F664" w:rsidR="0090386A" w:rsidRPr="002C1A18" w:rsidRDefault="0090386A" w:rsidP="002C1A18">
    <w:pPr>
      <w:pStyle w:val="Kopfzeile"/>
      <w:jc w:val="center"/>
      <w:rPr>
        <w:smallCaps/>
        <w:sz w:val="18"/>
        <w:szCs w:val="18"/>
      </w:rPr>
    </w:pPr>
    <w:r w:rsidRPr="002C1A18">
      <w:rPr>
        <w:sz w:val="18"/>
        <w:szCs w:val="18"/>
      </w:rPr>
      <w:t xml:space="preserve">zur Ausschreibung </w:t>
    </w:r>
    <w:r w:rsidR="00B375EA" w:rsidRPr="00B375EA">
      <w:rPr>
        <w:sz w:val="18"/>
        <w:szCs w:val="18"/>
      </w:rPr>
      <w:t>„Arbeitgeberkommunikation: Druck“</w:t>
    </w:r>
  </w:p>
  <w:p w14:paraId="140CC00C" w14:textId="77777777" w:rsidR="00FE560D" w:rsidRDefault="00FE560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E48CB"/>
    <w:multiLevelType w:val="hybridMultilevel"/>
    <w:tmpl w:val="A0D6D046"/>
    <w:lvl w:ilvl="0" w:tplc="A34C2D16">
      <w:start w:val="1"/>
      <w:numFmt w:val="bullet"/>
      <w:pStyle w:val="RFE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22132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IuYgBILcQDEjRmglvTPqJKSm0HDoTdSY/5pf1QIwMwcZS2B5rZvxmTZCeTs25Zqf6KJNS4MI82FhOg1G4NcFnQ==" w:salt="HN35Kou+QT+1pheTwgsjE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5EA"/>
    <w:rsid w:val="0003016B"/>
    <w:rsid w:val="000B1884"/>
    <w:rsid w:val="001127A9"/>
    <w:rsid w:val="001679A7"/>
    <w:rsid w:val="00182781"/>
    <w:rsid w:val="001A3E96"/>
    <w:rsid w:val="002B3003"/>
    <w:rsid w:val="002B34D2"/>
    <w:rsid w:val="002B451B"/>
    <w:rsid w:val="002C1A18"/>
    <w:rsid w:val="002D3A97"/>
    <w:rsid w:val="003C0A55"/>
    <w:rsid w:val="0042514F"/>
    <w:rsid w:val="005F0347"/>
    <w:rsid w:val="0069083E"/>
    <w:rsid w:val="006E31DF"/>
    <w:rsid w:val="006F370B"/>
    <w:rsid w:val="007151BC"/>
    <w:rsid w:val="0076419C"/>
    <w:rsid w:val="007C26BE"/>
    <w:rsid w:val="00876580"/>
    <w:rsid w:val="008C7E3A"/>
    <w:rsid w:val="0090386A"/>
    <w:rsid w:val="00A718FE"/>
    <w:rsid w:val="00A801EB"/>
    <w:rsid w:val="00B375EA"/>
    <w:rsid w:val="00B44DE5"/>
    <w:rsid w:val="00BC0ACD"/>
    <w:rsid w:val="00C4234E"/>
    <w:rsid w:val="00C435C8"/>
    <w:rsid w:val="00C56E45"/>
    <w:rsid w:val="00CB3B42"/>
    <w:rsid w:val="00CB7094"/>
    <w:rsid w:val="00DF36FE"/>
    <w:rsid w:val="00DF5A83"/>
    <w:rsid w:val="00DF6EA0"/>
    <w:rsid w:val="00E1275C"/>
    <w:rsid w:val="00E5492C"/>
    <w:rsid w:val="00E9785C"/>
    <w:rsid w:val="00EE647B"/>
    <w:rsid w:val="00F03551"/>
    <w:rsid w:val="00F03A55"/>
    <w:rsid w:val="00F34DC2"/>
    <w:rsid w:val="00F9368E"/>
    <w:rsid w:val="00F94FF9"/>
    <w:rsid w:val="00FE5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5B2EE"/>
  <w15:chartTrackingRefBased/>
  <w15:docId w15:val="{CFB02BD3-8BBA-4C52-9B1C-1343745DC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56E45"/>
    <w:rPr>
      <w:rFonts w:ascii="Arial" w:eastAsia="Times New Roman" w:hAnsi="Arial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RFEText115">
    <w:name w:val="RFE Text 115"/>
    <w:basedOn w:val="Standard"/>
    <w:qFormat/>
    <w:rsid w:val="00C56E45"/>
    <w:pPr>
      <w:tabs>
        <w:tab w:val="left" w:pos="284"/>
        <w:tab w:val="left" w:pos="500"/>
      </w:tabs>
      <w:spacing w:before="120" w:after="120" w:line="276" w:lineRule="auto"/>
      <w:jc w:val="both"/>
    </w:pPr>
    <w:rPr>
      <w:spacing w:val="-1"/>
    </w:rPr>
  </w:style>
  <w:style w:type="paragraph" w:customStyle="1" w:styleId="RFE1Titel">
    <w:name w:val="RFE 1 Titel"/>
    <w:basedOn w:val="Standard"/>
    <w:qFormat/>
    <w:rsid w:val="00C56E45"/>
    <w:pPr>
      <w:spacing w:after="360"/>
      <w:jc w:val="center"/>
    </w:pPr>
    <w:rPr>
      <w:b/>
      <w:color w:val="000000"/>
      <w:sz w:val="36"/>
      <w:szCs w:val="40"/>
      <w:lang w:eastAsia="en-US"/>
    </w:rPr>
  </w:style>
  <w:style w:type="paragraph" w:customStyle="1" w:styleId="RFE2Titeltext">
    <w:name w:val="RFE 2 Titeltext"/>
    <w:basedOn w:val="Standard"/>
    <w:qFormat/>
    <w:rsid w:val="00C56E45"/>
    <w:pPr>
      <w:tabs>
        <w:tab w:val="center" w:pos="4536"/>
        <w:tab w:val="right" w:pos="9072"/>
      </w:tabs>
      <w:spacing w:after="120"/>
      <w:ind w:right="357"/>
      <w:jc w:val="center"/>
    </w:pPr>
    <w:rPr>
      <w:sz w:val="28"/>
      <w:szCs w:val="32"/>
    </w:rPr>
  </w:style>
  <w:style w:type="paragraph" w:customStyle="1" w:styleId="RFEText12berschrift">
    <w:name w:val="RFE Text 1.2 Überschrift"/>
    <w:basedOn w:val="RFEText115"/>
    <w:qFormat/>
    <w:rsid w:val="00C56E45"/>
    <w:pPr>
      <w:tabs>
        <w:tab w:val="clear" w:pos="284"/>
        <w:tab w:val="clear" w:pos="500"/>
      </w:tabs>
      <w:spacing w:before="240"/>
    </w:pPr>
    <w:rPr>
      <w:b/>
    </w:rPr>
  </w:style>
  <w:style w:type="paragraph" w:customStyle="1" w:styleId="RFEText115zentriert">
    <w:name w:val="RFE Text 115 zentriert"/>
    <w:basedOn w:val="RFEText115"/>
    <w:qFormat/>
    <w:rsid w:val="00C56E45"/>
    <w:pPr>
      <w:jc w:val="center"/>
    </w:pPr>
  </w:style>
  <w:style w:type="paragraph" w:styleId="Kopfzeile">
    <w:name w:val="header"/>
    <w:basedOn w:val="Standard"/>
    <w:link w:val="KopfzeileZchn"/>
    <w:unhideWhenUsed/>
    <w:rsid w:val="00FE560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FE560D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FE560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FE560D"/>
    <w:rPr>
      <w:rFonts w:ascii="Arial" w:eastAsia="Times New Roman" w:hAnsi="Arial" w:cs="Times New Roman"/>
      <w:szCs w:val="20"/>
      <w:lang w:eastAsia="de-DE"/>
    </w:rPr>
  </w:style>
  <w:style w:type="paragraph" w:customStyle="1" w:styleId="RFEKopfzeile">
    <w:name w:val="RFE Kopfzeile"/>
    <w:basedOn w:val="Standard"/>
    <w:qFormat/>
    <w:rsid w:val="00FE560D"/>
    <w:pPr>
      <w:overflowPunct w:val="0"/>
      <w:autoSpaceDE w:val="0"/>
      <w:autoSpaceDN w:val="0"/>
      <w:adjustRightInd w:val="0"/>
      <w:jc w:val="both"/>
      <w:textAlignment w:val="baseline"/>
    </w:pPr>
    <w:rPr>
      <w:rFonts w:cs="Arial"/>
      <w:spacing w:val="-1"/>
      <w:sz w:val="16"/>
      <w:szCs w:val="16"/>
    </w:rPr>
  </w:style>
  <w:style w:type="paragraph" w:customStyle="1" w:styleId="RFEKopfzeilerechts">
    <w:name w:val="RFE Kopfzeile rechts"/>
    <w:basedOn w:val="Standard"/>
    <w:qFormat/>
    <w:rsid w:val="00FE560D"/>
    <w:pPr>
      <w:jc w:val="right"/>
    </w:pPr>
    <w:rPr>
      <w:spacing w:val="-1"/>
      <w:sz w:val="16"/>
    </w:rPr>
  </w:style>
  <w:style w:type="paragraph" w:customStyle="1" w:styleId="RFEText100">
    <w:name w:val="RFE Text 100"/>
    <w:basedOn w:val="Standard"/>
    <w:qFormat/>
    <w:rsid w:val="0003016B"/>
    <w:pPr>
      <w:spacing w:before="120" w:after="120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435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435C8"/>
    <w:rPr>
      <w:rFonts w:ascii="Tahoma" w:eastAsia="Times New Roman" w:hAnsi="Tahoma" w:cs="Tahoma"/>
      <w:sz w:val="16"/>
      <w:szCs w:val="16"/>
      <w:lang w:eastAsia="de-DE"/>
    </w:rPr>
  </w:style>
  <w:style w:type="paragraph" w:customStyle="1" w:styleId="RFEList">
    <w:name w:val="RFE List"/>
    <w:basedOn w:val="RFEText115"/>
    <w:qFormat/>
    <w:rsid w:val="00C435C8"/>
    <w:pPr>
      <w:numPr>
        <w:numId w:val="1"/>
      </w:numPr>
      <w:tabs>
        <w:tab w:val="clear" w:pos="284"/>
        <w:tab w:val="clear" w:pos="500"/>
      </w:tabs>
    </w:pPr>
  </w:style>
  <w:style w:type="character" w:styleId="Kommentarzeichen">
    <w:name w:val="annotation reference"/>
    <w:uiPriority w:val="99"/>
    <w:semiHidden/>
    <w:unhideWhenUsed/>
    <w:rsid w:val="001679A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679A7"/>
    <w:rPr>
      <w:sz w:val="20"/>
    </w:rPr>
  </w:style>
  <w:style w:type="character" w:customStyle="1" w:styleId="KommentartextZchn">
    <w:name w:val="Kommentartext Zchn"/>
    <w:link w:val="Kommentartext"/>
    <w:uiPriority w:val="99"/>
    <w:semiHidden/>
    <w:rsid w:val="001679A7"/>
    <w:rPr>
      <w:rFonts w:ascii="Arial" w:eastAsia="Times New Roman" w:hAnsi="Arial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679A7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1679A7"/>
    <w:rPr>
      <w:rFonts w:ascii="Arial" w:eastAsia="Times New Roman" w:hAnsi="Arial" w:cs="Times New Roman"/>
      <w:b/>
      <w:bCs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SE4_Vergabestelle_vertraulich\03_AOK-System\2026\Arbeitgeberkommunikation%20Druck\02%20Vergabeunterlagen\01_Mustervorlagen\xx%20VZ%20DrittUnterauftragnehmer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52902-CE82-4BAC-9673-F3085859D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xx VZ DrittUnterauftragnehmer</Template>
  <TotalTime>0</TotalTime>
  <Pages>4</Pages>
  <Words>445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AOK-Bundesverband</Company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Drachenberg, Clarissa</dc:creator>
  <cp:keywords/>
  <cp:lastModifiedBy>Drachenberg, Clarissa</cp:lastModifiedBy>
  <cp:revision>2</cp:revision>
  <dcterms:created xsi:type="dcterms:W3CDTF">2026-08-03T12:38:00Z</dcterms:created>
  <dcterms:modified xsi:type="dcterms:W3CDTF">2026-08-03T12:38:00Z</dcterms:modified>
</cp:coreProperties>
</file>